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001B002" w:rsidR="00D309CC" w:rsidRDefault="00452EAD" w:rsidP="00D46431">
      <w:pPr>
        <w:pStyle w:val="CH"/>
      </w:pPr>
      <w:bookmarkStart w:id="0" w:name="historyclause"/>
      <w:r>
        <w:t xml:space="preserve">3GPP RAN WG4 Meeting </w:t>
      </w:r>
      <w:r w:rsidRPr="009F0E8D">
        <w:t>#</w:t>
      </w:r>
      <w:r>
        <w:t>106</w:t>
      </w:r>
      <w:r w:rsidR="00D309CC">
        <w:tab/>
      </w:r>
      <w:r w:rsidR="00D46431">
        <w:tab/>
      </w:r>
      <w:r w:rsidR="00246F85" w:rsidRPr="00246F85">
        <w:t>R4-2300300</w:t>
      </w:r>
    </w:p>
    <w:p w14:paraId="50DC9730" w14:textId="74C439B2" w:rsidR="00D309CC" w:rsidRPr="00FD166F" w:rsidRDefault="00452EAD" w:rsidP="00D46431">
      <w:pPr>
        <w:pStyle w:val="CH"/>
        <w:tabs>
          <w:tab w:val="clear" w:pos="7920"/>
        </w:tabs>
        <w:rPr>
          <w:b w:val="0"/>
        </w:rPr>
      </w:pPr>
      <w:r>
        <w:t>Athens</w:t>
      </w:r>
      <w:r w:rsidRPr="005B0B43">
        <w:t xml:space="preserve">, </w:t>
      </w:r>
      <w:r>
        <w:t>Greece, February</w:t>
      </w:r>
      <w:r w:rsidRPr="005527B2">
        <w:t xml:space="preserve"> </w:t>
      </w:r>
      <w:r>
        <w:t xml:space="preserve">27th – March 3rd, </w:t>
      </w:r>
      <w:r w:rsidRPr="00D93B95">
        <w:t>202</w:t>
      </w:r>
      <w:r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C96074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52EAD">
        <w:t>8.34.1</w:t>
      </w:r>
    </w:p>
    <w:p w14:paraId="4DBE005A" w14:textId="50041D2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  <w:r w:rsidR="00246F85">
        <w:t>,</w:t>
      </w:r>
      <w:r>
        <w:t xml:space="preserve"> </w:t>
      </w:r>
      <w:r w:rsidR="00246F85">
        <w:t>Globalstar</w:t>
      </w:r>
    </w:p>
    <w:p w14:paraId="0D2061A1" w14:textId="7EC26838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452EAD" w:rsidRPr="00452EAD">
        <w:t>Work plan for the NTN L-/S-band</w:t>
      </w:r>
    </w:p>
    <w:p w14:paraId="052B1E0C" w14:textId="60BED7B1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452EAD" w:rsidRPr="00452EAD">
        <w:t>NR_NTN_LSband</w:t>
      </w:r>
      <w:proofErr w:type="spellEnd"/>
    </w:p>
    <w:p w14:paraId="6C6D1281" w14:textId="62AB275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452EAD">
        <w:t>Rel-</w:t>
      </w:r>
      <w:r w:rsidR="00452EAD" w:rsidRPr="00452EAD">
        <w:t>18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B1E3C44" w14:textId="5E1D5332" w:rsidR="00F55FAD" w:rsidRDefault="00F55FAD" w:rsidP="00F55FAD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 w:rsidR="009C3413"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 w:rsidR="0067147F">
        <w:t xml:space="preserve"> So, d</w:t>
      </w:r>
      <w:r>
        <w:t xml:space="preserve">uring the RAN#98 meeting a new Rel-18 NTN spectrum WI was agreed with the objective of adding support for a new NTN band where the UL is on the L-band and the DL is on the S-band </w:t>
      </w:r>
      <w:r>
        <w:fldChar w:fldCharType="begin"/>
      </w:r>
      <w:r>
        <w:instrText xml:space="preserve"> REF _Ref126142327 \r \h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</w:p>
    <w:p w14:paraId="06E92CC7" w14:textId="7B7AA60D" w:rsidR="008E7986" w:rsidRDefault="0067147F" w:rsidP="008E7986">
      <w:r>
        <w:t>In this paper we present a workplan for the new spectrum WI with preliminary steps and actions for the next RAN WG4 technical meetings</w:t>
      </w:r>
      <w:r w:rsidR="00E72324">
        <w:t>.</w:t>
      </w:r>
      <w:r w:rsidR="00E72324" w:rsidRPr="00E72324">
        <w:t xml:space="preserve"> </w:t>
      </w:r>
    </w:p>
    <w:p w14:paraId="3A67921B" w14:textId="7EDEB93D" w:rsidR="008E7986" w:rsidRDefault="008E7986" w:rsidP="008E7986">
      <w:pPr>
        <w:pStyle w:val="Heading1"/>
      </w:pPr>
      <w:r>
        <w:t>2</w:t>
      </w:r>
      <w:r>
        <w:tab/>
      </w:r>
      <w:r w:rsidR="0067147F">
        <w:t>Workplan for the NTN L-/S-band</w:t>
      </w:r>
      <w:r>
        <w:t xml:space="preserve"> </w:t>
      </w:r>
    </w:p>
    <w:p w14:paraId="7A1BFABF" w14:textId="11E78F8C" w:rsidR="00B75E4C" w:rsidRDefault="008F5012" w:rsidP="00E72324">
      <w:r>
        <w:t xml:space="preserve">The proposed workplan for the new spectrum WI for the NTN L-/S-band is as presented below. </w:t>
      </w:r>
      <w:r w:rsidR="00B75E4C">
        <w:t>C</w:t>
      </w:r>
      <w:r>
        <w:t xml:space="preserve">urrent WI target deadline </w:t>
      </w:r>
      <w:r w:rsidR="00B75E4C">
        <w:t xml:space="preserve">for the core part </w:t>
      </w:r>
      <w:r>
        <w:t xml:space="preserve">is the September TSG RAN meeting, </w:t>
      </w:r>
      <w:proofErr w:type="gramStart"/>
      <w:r>
        <w:t>i.e.</w:t>
      </w:r>
      <w:proofErr w:type="gramEnd"/>
      <w:r>
        <w:t xml:space="preserve"> there will be four technical RAN WG4 meetings to complete the core part of this work.</w:t>
      </w:r>
    </w:p>
    <w:p w14:paraId="7F78D90F" w14:textId="02ABC409" w:rsidR="008F5012" w:rsidRDefault="008F5012" w:rsidP="008F5012">
      <w:pPr>
        <w:pStyle w:val="B1"/>
        <w:numPr>
          <w:ilvl w:val="0"/>
          <w:numId w:val="9"/>
        </w:numPr>
      </w:pPr>
      <w:r>
        <w:t>RAN4#106 (February/March 2023, F2F)</w:t>
      </w:r>
    </w:p>
    <w:p w14:paraId="1C130C73" w14:textId="43ED7755" w:rsidR="008F5012" w:rsidRPr="008F5012" w:rsidRDefault="008F5012" w:rsidP="008F5012">
      <w:pPr>
        <w:pStyle w:val="B2"/>
      </w:pPr>
      <w:r w:rsidRPr="008F5012">
        <w:t>-</w:t>
      </w:r>
      <w:r w:rsidRPr="008F5012">
        <w:tab/>
      </w:r>
      <w:r>
        <w:t>Identification of the system and RF parameters that</w:t>
      </w:r>
      <w:r w:rsidR="0087233D">
        <w:t xml:space="preserve"> need further discussions</w:t>
      </w:r>
      <w:r>
        <w:t>.</w:t>
      </w:r>
    </w:p>
    <w:p w14:paraId="443A1105" w14:textId="4976EBCC" w:rsidR="008F5012" w:rsidRDefault="008F5012" w:rsidP="008F5012">
      <w:pPr>
        <w:pStyle w:val="B2"/>
      </w:pPr>
      <w:r w:rsidRPr="008F5012">
        <w:t>-</w:t>
      </w:r>
      <w:r w:rsidRPr="008F5012">
        <w:tab/>
      </w:r>
      <w:r>
        <w:t>If possible and applicable, make initial agreements on which system and RF parameters can be inherited from the existing NTN and/or terrestrial bands.</w:t>
      </w:r>
    </w:p>
    <w:p w14:paraId="7240C972" w14:textId="607CB73B" w:rsidR="008F5012" w:rsidRPr="008F5012" w:rsidRDefault="008F5012" w:rsidP="008F5012">
      <w:pPr>
        <w:pStyle w:val="B2"/>
      </w:pPr>
      <w:r>
        <w:t>-</w:t>
      </w:r>
      <w:r>
        <w:tab/>
        <w:t>Endorsement of draft running CRs capturing agreements made during the meeting.</w:t>
      </w:r>
    </w:p>
    <w:p w14:paraId="7DD3786A" w14:textId="2557C10B" w:rsidR="008F5012" w:rsidRDefault="008F5012" w:rsidP="008F5012">
      <w:pPr>
        <w:pStyle w:val="B1"/>
      </w:pPr>
      <w:r>
        <w:t>2)</w:t>
      </w:r>
      <w:r>
        <w:tab/>
        <w:t>RAN4#106bis (April 2023, electronic)</w:t>
      </w:r>
    </w:p>
    <w:p w14:paraId="7703193D" w14:textId="43D610D7" w:rsidR="008F5012" w:rsidRPr="008F5012" w:rsidRDefault="008F5012" w:rsidP="008F5012">
      <w:pPr>
        <w:pStyle w:val="B2"/>
      </w:pPr>
      <w:r w:rsidRPr="008F5012">
        <w:t>-</w:t>
      </w:r>
      <w:r w:rsidRPr="008F5012">
        <w:tab/>
      </w:r>
      <w:r>
        <w:t xml:space="preserve">Further discussions on the system and RF aspects that need further </w:t>
      </w:r>
      <w:r w:rsidR="00783496">
        <w:t xml:space="preserve">technical </w:t>
      </w:r>
      <w:r>
        <w:t>analysis.</w:t>
      </w:r>
    </w:p>
    <w:p w14:paraId="2106A1D6" w14:textId="1681F826" w:rsidR="008F5012" w:rsidRPr="008F5012" w:rsidRDefault="008F5012" w:rsidP="008F5012">
      <w:pPr>
        <w:pStyle w:val="B2"/>
      </w:pPr>
      <w:r>
        <w:t>-</w:t>
      </w:r>
      <w:r>
        <w:tab/>
        <w:t>Endorsement of draft running CRs capturing agreements made during the meeting.</w:t>
      </w:r>
    </w:p>
    <w:p w14:paraId="5A70E6CB" w14:textId="1319939D" w:rsidR="008F5012" w:rsidRDefault="008F5012" w:rsidP="008F5012">
      <w:pPr>
        <w:pStyle w:val="B1"/>
      </w:pPr>
      <w:r>
        <w:t>3)</w:t>
      </w:r>
      <w:r>
        <w:tab/>
        <w:t>RAN4#107 (May 2023, F2F)</w:t>
      </w:r>
    </w:p>
    <w:p w14:paraId="42785CD8" w14:textId="153953D8" w:rsidR="00783496" w:rsidRDefault="008F5012" w:rsidP="00783496">
      <w:pPr>
        <w:pStyle w:val="B2"/>
      </w:pPr>
      <w:r>
        <w:t>-</w:t>
      </w:r>
      <w:r>
        <w:tab/>
      </w:r>
      <w:r w:rsidR="00783496">
        <w:t>Further discussions on the system and RF aspects aiming at reaching final conclusions on the open issues.</w:t>
      </w:r>
    </w:p>
    <w:p w14:paraId="57409E4A" w14:textId="5F3CD3A6" w:rsidR="008F5012" w:rsidRPr="008F5012" w:rsidRDefault="00783496" w:rsidP="008F5012">
      <w:pPr>
        <w:pStyle w:val="B2"/>
      </w:pPr>
      <w:r>
        <w:t>-</w:t>
      </w:r>
      <w:r>
        <w:tab/>
      </w:r>
      <w:r w:rsidR="008F5012">
        <w:t>Endorsement of draft running CRs capturing agreements made during the meeting.</w:t>
      </w:r>
    </w:p>
    <w:p w14:paraId="4B17A7CD" w14:textId="33D25B2A" w:rsidR="008F5012" w:rsidRDefault="008F5012" w:rsidP="008F5012">
      <w:pPr>
        <w:pStyle w:val="B1"/>
      </w:pPr>
      <w:r>
        <w:t>4)</w:t>
      </w:r>
      <w:r>
        <w:tab/>
        <w:t>RAN4#108 (August 2023, F2F)</w:t>
      </w:r>
    </w:p>
    <w:p w14:paraId="025B4B7D" w14:textId="4746A7E0" w:rsidR="008F5012" w:rsidRDefault="008F5012" w:rsidP="008F5012">
      <w:pPr>
        <w:pStyle w:val="B2"/>
      </w:pPr>
      <w:r>
        <w:t>-</w:t>
      </w:r>
      <w:r>
        <w:tab/>
        <w:t>Finalisation of the core</w:t>
      </w:r>
      <w:r w:rsidR="00783496">
        <w:t xml:space="preserve"> system and RF</w:t>
      </w:r>
      <w:r>
        <w:t xml:space="preserve"> aspects.</w:t>
      </w:r>
    </w:p>
    <w:p w14:paraId="411056E7" w14:textId="543E3604" w:rsidR="008F5012" w:rsidRDefault="008F5012" w:rsidP="008F5012">
      <w:pPr>
        <w:pStyle w:val="B2"/>
      </w:pPr>
      <w:r>
        <w:t>-</w:t>
      </w:r>
      <w:r>
        <w:tab/>
        <w:t>Approval of the CRs for the core specifications.</w:t>
      </w:r>
    </w:p>
    <w:p w14:paraId="1D155EA6" w14:textId="77777777" w:rsidR="005E69AE" w:rsidRDefault="005E69AE" w:rsidP="008E7986"/>
    <w:p w14:paraId="4B6EB469" w14:textId="5F023758" w:rsidR="000A365D" w:rsidRDefault="00D56A52" w:rsidP="00B75E4C">
      <w:pPr>
        <w:pStyle w:val="Proposal"/>
      </w:pPr>
      <w:bookmarkStart w:id="1" w:name="_Toc13823832"/>
      <w:bookmarkStart w:id="2" w:name="_Toc126144365"/>
      <w:bookmarkStart w:id="3" w:name="_Toc13821307"/>
      <w:bookmarkStart w:id="4" w:name="_Toc13823307"/>
      <w:r>
        <w:t>Proposal:</w:t>
      </w:r>
      <w:r w:rsidR="003E7753">
        <w:tab/>
      </w:r>
      <w:r w:rsidR="0067147F">
        <w:t>Agree the proposed workplan for the NTN L-/S-band spectrum WI</w:t>
      </w:r>
      <w:r w:rsidR="003E7753" w:rsidRPr="003E7753">
        <w:t>.</w:t>
      </w:r>
      <w:bookmarkEnd w:id="1"/>
      <w:bookmarkEnd w:id="2"/>
      <w:r w:rsidR="003E7753" w:rsidRPr="003E7753">
        <w:t xml:space="preserve"> </w:t>
      </w:r>
    </w:p>
    <w:bookmarkEnd w:id="3"/>
    <w:bookmarkEnd w:id="4"/>
    <w:p w14:paraId="1FC4FB21" w14:textId="677C3D91" w:rsidR="00D56A52" w:rsidRPr="004826A9" w:rsidRDefault="00D56A52" w:rsidP="003E7753">
      <w:pPr>
        <w:pStyle w:val="Proposal"/>
      </w:pPr>
    </w:p>
    <w:p w14:paraId="62E2E073" w14:textId="77777777" w:rsidR="008E7986" w:rsidRDefault="008E7986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556B6105" w:rsidR="00E72324" w:rsidRDefault="0087233D" w:rsidP="00E72324">
      <w:r>
        <w:t>In this discussion paper we have presented the workplan for the new NTN spectrum WI that aim to add support for the new satellite band with UL on the L-band and DL on the S-band.</w:t>
      </w:r>
    </w:p>
    <w:p w14:paraId="073965C4" w14:textId="77777777" w:rsidR="00B75E4C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B75E4C">
        <w:rPr>
          <w:noProof/>
        </w:rPr>
        <w:t>Proposal:</w:t>
      </w:r>
      <w:r w:rsidR="00B75E4C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B75E4C">
        <w:rPr>
          <w:noProof/>
        </w:rPr>
        <w:t>Agree the proposed workplan for the NTN L-/S-band spectrum WI.</w:t>
      </w:r>
    </w:p>
    <w:p w14:paraId="05CC6F0A" w14:textId="4D859F9C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Heading1"/>
      </w:pPr>
      <w:r>
        <w:t>4</w:t>
      </w:r>
      <w:r>
        <w:tab/>
        <w:t>References</w:t>
      </w:r>
    </w:p>
    <w:p w14:paraId="4FB864DF" w14:textId="77777777" w:rsidR="00F55FAD" w:rsidRPr="004D3578" w:rsidRDefault="00F55FAD" w:rsidP="00F55FAD">
      <w:pPr>
        <w:pStyle w:val="EX"/>
      </w:pPr>
      <w:bookmarkStart w:id="5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5"/>
    </w:p>
    <w:p w14:paraId="731905A1" w14:textId="2694EE36" w:rsidR="005E69AE" w:rsidRPr="004D3578" w:rsidRDefault="00F55FAD" w:rsidP="005E69AE">
      <w:pPr>
        <w:pStyle w:val="EX"/>
      </w:pPr>
      <w:bookmarkStart w:id="6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 xml:space="preserve">", </w:t>
      </w:r>
      <w:proofErr w:type="spellStart"/>
      <w:r>
        <w:t>Globalstar</w:t>
      </w:r>
      <w:proofErr w:type="spellEnd"/>
      <w:r>
        <w:t>, Apple</w:t>
      </w:r>
      <w:bookmarkEnd w:id="6"/>
    </w:p>
    <w:p w14:paraId="21F9D74F" w14:textId="77777777" w:rsidR="005E69AE" w:rsidRPr="005E69AE" w:rsidRDefault="005E69AE" w:rsidP="005E69AE"/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66B1" w14:textId="77777777" w:rsidR="004C18BE" w:rsidRDefault="004C18BE">
      <w:r>
        <w:separator/>
      </w:r>
    </w:p>
  </w:endnote>
  <w:endnote w:type="continuationSeparator" w:id="0">
    <w:p w14:paraId="26440A7F" w14:textId="77777777" w:rsidR="004C18BE" w:rsidRDefault="004C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100E" w14:textId="77777777" w:rsidR="004C18BE" w:rsidRDefault="004C18BE">
      <w:r>
        <w:separator/>
      </w:r>
    </w:p>
  </w:footnote>
  <w:footnote w:type="continuationSeparator" w:id="0">
    <w:p w14:paraId="47412E25" w14:textId="77777777" w:rsidR="004C18BE" w:rsidRDefault="004C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1"/>
  </w:num>
  <w:num w:numId="4" w16cid:durableId="773745962">
    <w:abstractNumId w:val="6"/>
  </w:num>
  <w:num w:numId="5" w16cid:durableId="910194232">
    <w:abstractNumId w:val="2"/>
  </w:num>
  <w:num w:numId="6" w16cid:durableId="810634810">
    <w:abstractNumId w:val="2"/>
  </w:num>
  <w:num w:numId="7" w16cid:durableId="1206022466">
    <w:abstractNumId w:val="5"/>
  </w:num>
  <w:num w:numId="8" w16cid:durableId="1972204466">
    <w:abstractNumId w:val="4"/>
  </w:num>
  <w:num w:numId="9" w16cid:durableId="736821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A68F3"/>
    <w:rsid w:val="000C47C3"/>
    <w:rsid w:val="000D58AB"/>
    <w:rsid w:val="00104BC6"/>
    <w:rsid w:val="00114E2C"/>
    <w:rsid w:val="00133525"/>
    <w:rsid w:val="001A4C42"/>
    <w:rsid w:val="001C21C3"/>
    <w:rsid w:val="001D02C2"/>
    <w:rsid w:val="001F0C1D"/>
    <w:rsid w:val="001F1132"/>
    <w:rsid w:val="001F168B"/>
    <w:rsid w:val="00214F22"/>
    <w:rsid w:val="002347A2"/>
    <w:rsid w:val="00244508"/>
    <w:rsid w:val="00246F85"/>
    <w:rsid w:val="00247926"/>
    <w:rsid w:val="002675F0"/>
    <w:rsid w:val="00276EE4"/>
    <w:rsid w:val="002B6339"/>
    <w:rsid w:val="002E00EE"/>
    <w:rsid w:val="003172DC"/>
    <w:rsid w:val="0034052F"/>
    <w:rsid w:val="0035462D"/>
    <w:rsid w:val="003765B8"/>
    <w:rsid w:val="003A0483"/>
    <w:rsid w:val="003C3971"/>
    <w:rsid w:val="003E7753"/>
    <w:rsid w:val="004015F8"/>
    <w:rsid w:val="00423334"/>
    <w:rsid w:val="004345EC"/>
    <w:rsid w:val="00452EAD"/>
    <w:rsid w:val="004826A9"/>
    <w:rsid w:val="004C1601"/>
    <w:rsid w:val="004C18BE"/>
    <w:rsid w:val="004D3578"/>
    <w:rsid w:val="004E213A"/>
    <w:rsid w:val="004F0988"/>
    <w:rsid w:val="004F3340"/>
    <w:rsid w:val="004F3E3D"/>
    <w:rsid w:val="005027D7"/>
    <w:rsid w:val="0053388B"/>
    <w:rsid w:val="00535773"/>
    <w:rsid w:val="00543E6C"/>
    <w:rsid w:val="00565087"/>
    <w:rsid w:val="00572E14"/>
    <w:rsid w:val="005973BE"/>
    <w:rsid w:val="005A5986"/>
    <w:rsid w:val="005D2E01"/>
    <w:rsid w:val="005D7526"/>
    <w:rsid w:val="005E69AE"/>
    <w:rsid w:val="00602AEA"/>
    <w:rsid w:val="00607E3C"/>
    <w:rsid w:val="00614FDF"/>
    <w:rsid w:val="006246A7"/>
    <w:rsid w:val="0062595A"/>
    <w:rsid w:val="0063543D"/>
    <w:rsid w:val="00647114"/>
    <w:rsid w:val="0067147F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83496"/>
    <w:rsid w:val="007B600E"/>
    <w:rsid w:val="007F0F4A"/>
    <w:rsid w:val="008028A4"/>
    <w:rsid w:val="00820B25"/>
    <w:rsid w:val="00830747"/>
    <w:rsid w:val="00831139"/>
    <w:rsid w:val="0087233D"/>
    <w:rsid w:val="008768CA"/>
    <w:rsid w:val="008C384C"/>
    <w:rsid w:val="008E7986"/>
    <w:rsid w:val="008F5012"/>
    <w:rsid w:val="0090271F"/>
    <w:rsid w:val="00902E23"/>
    <w:rsid w:val="009114D7"/>
    <w:rsid w:val="0091348E"/>
    <w:rsid w:val="00917CCB"/>
    <w:rsid w:val="00942EC2"/>
    <w:rsid w:val="009C3413"/>
    <w:rsid w:val="009F37B7"/>
    <w:rsid w:val="009F5E43"/>
    <w:rsid w:val="00A10F02"/>
    <w:rsid w:val="00A164B4"/>
    <w:rsid w:val="00A26956"/>
    <w:rsid w:val="00A53724"/>
    <w:rsid w:val="00A73129"/>
    <w:rsid w:val="00A82346"/>
    <w:rsid w:val="00A92BA1"/>
    <w:rsid w:val="00AC6BC6"/>
    <w:rsid w:val="00AE3797"/>
    <w:rsid w:val="00B15449"/>
    <w:rsid w:val="00B75E4C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F20E3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94721"/>
    <w:rsid w:val="00DA7A03"/>
    <w:rsid w:val="00DB1818"/>
    <w:rsid w:val="00DC309B"/>
    <w:rsid w:val="00DC4DA2"/>
    <w:rsid w:val="00DD4C17"/>
    <w:rsid w:val="00DF2B1F"/>
    <w:rsid w:val="00DF6189"/>
    <w:rsid w:val="00DF62CD"/>
    <w:rsid w:val="00E16509"/>
    <w:rsid w:val="00E44582"/>
    <w:rsid w:val="00E52814"/>
    <w:rsid w:val="00E72324"/>
    <w:rsid w:val="00E72ABE"/>
    <w:rsid w:val="00E77645"/>
    <w:rsid w:val="00E91C41"/>
    <w:rsid w:val="00EC4A25"/>
    <w:rsid w:val="00EE5AA7"/>
    <w:rsid w:val="00F025A2"/>
    <w:rsid w:val="00F04712"/>
    <w:rsid w:val="00F21311"/>
    <w:rsid w:val="00F22EC7"/>
    <w:rsid w:val="00F325C8"/>
    <w:rsid w:val="00F55FAD"/>
    <w:rsid w:val="00F62AEB"/>
    <w:rsid w:val="00F653B8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2019-02-25T13:05:00Z</cp:lastPrinted>
  <dcterms:created xsi:type="dcterms:W3CDTF">2023-02-01T08:09:00Z</dcterms:created>
  <dcterms:modified xsi:type="dcterms:W3CDTF">2023-02-16T11:58:00Z</dcterms:modified>
  <cp:category/>
</cp:coreProperties>
</file>